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F5A5" w14:textId="04340D0D" w:rsidR="003A717F" w:rsidRPr="00DA53A0" w:rsidRDefault="00535B9D" w:rsidP="00535B9D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bookmarkStart w:id="0" w:name="clause4"/>
      <w:bookmarkEnd w:id="0"/>
      <w:r w:rsidRPr="00C03C29">
        <w:rPr>
          <w:b/>
          <w:noProof/>
          <w:sz w:val="24"/>
        </w:rPr>
        <w:t>3GPP TSG-SA5 Meeting #16</w:t>
      </w:r>
      <w:r w:rsidR="008761DF">
        <w:rPr>
          <w:b/>
          <w:noProof/>
          <w:sz w:val="24"/>
        </w:rPr>
        <w:t>4</w:t>
      </w:r>
      <w:r w:rsidR="001343B4" w:rsidRPr="00C03C29">
        <w:rPr>
          <w:b/>
          <w:i/>
          <w:noProof/>
          <w:sz w:val="28"/>
        </w:rPr>
        <w:tab/>
      </w:r>
      <w:r w:rsidR="001343B4" w:rsidRPr="009453E3">
        <w:rPr>
          <w:b/>
          <w:iCs/>
          <w:noProof/>
          <w:sz w:val="28"/>
        </w:rPr>
        <w:t>S5-</w:t>
      </w:r>
      <w:r w:rsidR="00D940D1" w:rsidRPr="009453E3">
        <w:rPr>
          <w:b/>
          <w:iCs/>
          <w:noProof/>
          <w:sz w:val="28"/>
        </w:rPr>
        <w:t>25</w:t>
      </w:r>
      <w:r w:rsidR="009453E3" w:rsidRPr="009453E3">
        <w:rPr>
          <w:b/>
          <w:iCs/>
          <w:noProof/>
          <w:sz w:val="28"/>
        </w:rPr>
        <w:t>5038</w:t>
      </w:r>
    </w:p>
    <w:p w14:paraId="2A693B7E" w14:textId="35FABCE9" w:rsidR="0010401F" w:rsidRPr="00535B9D" w:rsidRDefault="008761D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="00535B9D" w:rsidRPr="00535B9D">
        <w:rPr>
          <w:rFonts w:ascii="Arial" w:hAnsi="Arial"/>
          <w:b/>
          <w:sz w:val="24"/>
        </w:rPr>
        <w:t xml:space="preserve">, </w:t>
      </w:r>
      <w:r w:rsidR="00EF2365">
        <w:rPr>
          <w:rFonts w:ascii="Arial" w:hAnsi="Arial"/>
          <w:b/>
          <w:sz w:val="24"/>
        </w:rPr>
        <w:t>USA</w:t>
      </w:r>
      <w:r w:rsidR="00535B9D" w:rsidRPr="00535B9D">
        <w:rPr>
          <w:rFonts w:ascii="Arial" w:hAnsi="Arial"/>
          <w:b/>
          <w:sz w:val="24"/>
        </w:rPr>
        <w:t xml:space="preserve"> 1</w:t>
      </w:r>
      <w:r w:rsidR="00E96A63">
        <w:rPr>
          <w:rFonts w:ascii="Arial" w:hAnsi="Arial"/>
          <w:b/>
          <w:sz w:val="24"/>
        </w:rPr>
        <w:t>7</w:t>
      </w:r>
      <w:r w:rsidR="00535B9D" w:rsidRPr="00535B9D">
        <w:rPr>
          <w:rFonts w:ascii="Arial" w:hAnsi="Arial"/>
          <w:b/>
          <w:sz w:val="24"/>
        </w:rPr>
        <w:t xml:space="preserve"> – </w:t>
      </w:r>
      <w:r w:rsidR="00E96A63">
        <w:rPr>
          <w:rFonts w:ascii="Arial" w:hAnsi="Arial"/>
          <w:b/>
          <w:sz w:val="24"/>
        </w:rPr>
        <w:t>21</w:t>
      </w:r>
      <w:r w:rsidR="00535B9D" w:rsidRPr="00535B9D">
        <w:rPr>
          <w:rFonts w:ascii="Arial" w:hAnsi="Arial"/>
          <w:b/>
          <w:sz w:val="24"/>
        </w:rPr>
        <w:t xml:space="preserve"> </w:t>
      </w:r>
      <w:r w:rsidR="00E96A63">
        <w:rPr>
          <w:rFonts w:ascii="Arial" w:hAnsi="Arial"/>
          <w:b/>
          <w:sz w:val="24"/>
        </w:rPr>
        <w:t>November</w:t>
      </w:r>
      <w:r w:rsidR="00535B9D" w:rsidRPr="00535B9D">
        <w:rPr>
          <w:rFonts w:ascii="Arial" w:hAnsi="Arial"/>
          <w:b/>
          <w:sz w:val="24"/>
        </w:rPr>
        <w:t xml:space="preserve"> 202</w:t>
      </w:r>
      <w:r w:rsidR="00535B9D" w:rsidRPr="00535B9D">
        <w:rPr>
          <w:rFonts w:ascii="Arial" w:hAnsi="Arial" w:hint="eastAsia"/>
          <w:b/>
          <w:sz w:val="24"/>
        </w:rPr>
        <w:t>5</w:t>
      </w:r>
    </w:p>
    <w:p w14:paraId="221C21B3" w14:textId="774FB9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D4C80">
        <w:rPr>
          <w:rFonts w:ascii="Arial" w:hAnsi="Arial"/>
          <w:b/>
          <w:lang w:val="en-US"/>
        </w:rPr>
        <w:t>Ericsson,</w:t>
      </w:r>
      <w:r w:rsidR="00DA5B29">
        <w:rPr>
          <w:rFonts w:ascii="Arial" w:hAnsi="Arial"/>
          <w:b/>
          <w:lang w:val="en-US"/>
        </w:rPr>
        <w:t xml:space="preserve"> </w:t>
      </w:r>
      <w:r w:rsidR="00217A3B">
        <w:rPr>
          <w:rFonts w:ascii="Arial" w:hAnsi="Arial"/>
          <w:b/>
          <w:lang w:val="en-US"/>
        </w:rPr>
        <w:t xml:space="preserve">Nokia, </w:t>
      </w:r>
      <w:r w:rsidR="00DA5B29">
        <w:rPr>
          <w:rFonts w:ascii="Arial" w:hAnsi="Arial"/>
          <w:b/>
          <w:lang w:val="en-US"/>
        </w:rPr>
        <w:t>Huawei,</w:t>
      </w:r>
      <w:r w:rsidR="009D4C80">
        <w:rPr>
          <w:rFonts w:ascii="Arial" w:hAnsi="Arial"/>
          <w:b/>
          <w:lang w:val="en-US"/>
        </w:rPr>
        <w:t xml:space="preserve"> </w:t>
      </w:r>
      <w:r w:rsidR="008761DF">
        <w:rPr>
          <w:rFonts w:ascii="Arial" w:hAnsi="Arial" w:cs="Arial"/>
          <w:b/>
        </w:rPr>
        <w:t>AT&amp;T</w:t>
      </w:r>
      <w:r w:rsidR="00E471A2">
        <w:rPr>
          <w:rFonts w:ascii="Arial" w:hAnsi="Arial" w:cs="Arial"/>
          <w:b/>
        </w:rPr>
        <w:t>,</w:t>
      </w:r>
      <w:r w:rsidR="00B74F65" w:rsidRPr="00E471A2">
        <w:rPr>
          <w:rFonts w:ascii="Arial" w:hAnsi="Arial" w:cs="Arial"/>
          <w:b/>
        </w:rPr>
        <w:t xml:space="preserve"> </w:t>
      </w:r>
      <w:r w:rsidR="000C6C80">
        <w:rPr>
          <w:rFonts w:ascii="Arial" w:hAnsi="Arial" w:cs="Arial"/>
          <w:b/>
        </w:rPr>
        <w:t xml:space="preserve">Verizon, </w:t>
      </w:r>
      <w:r w:rsidR="009A61DC">
        <w:rPr>
          <w:rFonts w:ascii="Arial" w:hAnsi="Arial" w:cs="Arial"/>
          <w:b/>
        </w:rPr>
        <w:t xml:space="preserve">T-mobile, </w:t>
      </w:r>
      <w:r w:rsidR="00B74F65" w:rsidRPr="00E471A2">
        <w:rPr>
          <w:rFonts w:ascii="Arial" w:hAnsi="Arial" w:cs="Arial"/>
          <w:b/>
        </w:rPr>
        <w:t>Orange</w:t>
      </w:r>
      <w:r w:rsidR="008A4E1C">
        <w:rPr>
          <w:rFonts w:ascii="Arial" w:hAnsi="Arial" w:cs="Arial"/>
          <w:b/>
        </w:rPr>
        <w:t>, Rakuten</w:t>
      </w:r>
      <w:r w:rsidR="00471386">
        <w:rPr>
          <w:rFonts w:ascii="Arial" w:hAnsi="Arial" w:cs="Arial"/>
          <w:b/>
        </w:rPr>
        <w:t>, NTT DOCOMO,</w:t>
      </w:r>
      <w:r w:rsidR="006A12FE">
        <w:rPr>
          <w:rFonts w:ascii="Arial" w:hAnsi="Arial" w:cs="Arial"/>
          <w:b/>
        </w:rPr>
        <w:t xml:space="preserve"> </w:t>
      </w:r>
      <w:r w:rsidR="006D443B">
        <w:rPr>
          <w:rFonts w:ascii="Arial" w:hAnsi="Arial" w:cs="Arial"/>
          <w:b/>
        </w:rPr>
        <w:t xml:space="preserve">Telecom Italia, </w:t>
      </w:r>
      <w:r w:rsidR="006A12FE">
        <w:rPr>
          <w:rFonts w:ascii="Arial" w:hAnsi="Arial" w:cs="Arial"/>
          <w:b/>
        </w:rPr>
        <w:t>Vodafone</w:t>
      </w:r>
      <w:r w:rsidR="00C93449">
        <w:rPr>
          <w:rFonts w:ascii="Arial" w:hAnsi="Arial" w:cs="Arial"/>
          <w:b/>
        </w:rPr>
        <w:t xml:space="preserve">, </w:t>
      </w:r>
      <w:r w:rsidR="00584E2A">
        <w:rPr>
          <w:rFonts w:ascii="Arial" w:hAnsi="Arial" w:cs="Arial"/>
          <w:b/>
        </w:rPr>
        <w:t>Lenovo,</w:t>
      </w:r>
      <w:r w:rsidR="00356B51">
        <w:rPr>
          <w:rFonts w:ascii="Arial" w:hAnsi="Arial" w:cs="Arial"/>
          <w:b/>
        </w:rPr>
        <w:t xml:space="preserve"> </w:t>
      </w:r>
      <w:r w:rsidR="008F41CF">
        <w:rPr>
          <w:rFonts w:ascii="Arial" w:hAnsi="Arial" w:cs="Arial"/>
          <w:b/>
        </w:rPr>
        <w:t xml:space="preserve">Orange, </w:t>
      </w:r>
      <w:r w:rsidR="007650A1">
        <w:rPr>
          <w:rFonts w:ascii="Arial" w:hAnsi="Arial" w:cs="Arial"/>
          <w:b/>
        </w:rPr>
        <w:t>China Mobile,</w:t>
      </w:r>
      <w:r w:rsidR="006F428C">
        <w:rPr>
          <w:rFonts w:ascii="Arial" w:hAnsi="Arial" w:cs="Arial"/>
          <w:b/>
        </w:rPr>
        <w:t xml:space="preserve"> Qualcomm,</w:t>
      </w:r>
      <w:r w:rsidR="000C6C80">
        <w:rPr>
          <w:rFonts w:ascii="Arial" w:hAnsi="Arial" w:cs="Arial"/>
          <w:b/>
        </w:rPr>
        <w:t xml:space="preserve"> </w:t>
      </w:r>
      <w:r w:rsidR="005D41FB">
        <w:rPr>
          <w:rFonts w:ascii="Arial" w:hAnsi="Arial" w:cs="Arial"/>
          <w:b/>
        </w:rPr>
        <w:t>China Unicom,</w:t>
      </w:r>
      <w:r w:rsidR="00EB40C1">
        <w:rPr>
          <w:rFonts w:ascii="Arial" w:hAnsi="Arial" w:cs="Arial"/>
          <w:b/>
        </w:rPr>
        <w:t xml:space="preserve"> FiberCorp</w:t>
      </w:r>
      <w:r w:rsidR="00C9313B">
        <w:rPr>
          <w:rFonts w:ascii="Arial" w:hAnsi="Arial" w:cs="Arial"/>
          <w:b/>
        </w:rPr>
        <w:t>, ZTE</w:t>
      </w:r>
      <w:r w:rsidR="003C7D5B">
        <w:rPr>
          <w:rFonts w:ascii="Arial" w:hAnsi="Arial" w:cs="Arial"/>
          <w:b/>
        </w:rPr>
        <w:t>,</w:t>
      </w:r>
      <w:r w:rsidR="00E0557C">
        <w:rPr>
          <w:rFonts w:ascii="Arial" w:hAnsi="Arial" w:cs="Arial"/>
          <w:b/>
        </w:rPr>
        <w:t xml:space="preserve"> Samsung,</w:t>
      </w:r>
      <w:r w:rsidR="003C7D5B">
        <w:rPr>
          <w:rFonts w:ascii="Arial" w:hAnsi="Arial" w:cs="Arial"/>
          <w:b/>
        </w:rPr>
        <w:t xml:space="preserve"> </w:t>
      </w:r>
      <w:r w:rsidR="00A03700">
        <w:rPr>
          <w:rFonts w:ascii="Arial" w:hAnsi="Arial" w:cs="Arial"/>
          <w:b/>
        </w:rPr>
        <w:t xml:space="preserve">China Telecom, </w:t>
      </w:r>
      <w:r w:rsidR="00E20767">
        <w:rPr>
          <w:rFonts w:ascii="Arial" w:hAnsi="Arial" w:cs="Arial"/>
          <w:b/>
        </w:rPr>
        <w:t>CATT</w:t>
      </w:r>
      <w:r w:rsidR="008A1AEB">
        <w:rPr>
          <w:rFonts w:ascii="Arial" w:hAnsi="Arial" w:cs="Arial"/>
          <w:b/>
        </w:rPr>
        <w:t xml:space="preserve">, </w:t>
      </w:r>
      <w:r w:rsidR="003521C7">
        <w:rPr>
          <w:rFonts w:ascii="Arial" w:hAnsi="Arial" w:cs="Arial"/>
          <w:b/>
        </w:rPr>
        <w:t>M</w:t>
      </w:r>
      <w:r w:rsidR="009E174A">
        <w:rPr>
          <w:rFonts w:ascii="Arial" w:hAnsi="Arial" w:cs="Arial"/>
          <w:b/>
        </w:rPr>
        <w:t>ATRIXX</w:t>
      </w:r>
      <w:r w:rsidR="00D739E6">
        <w:rPr>
          <w:rFonts w:ascii="Arial" w:hAnsi="Arial" w:cs="Arial"/>
          <w:b/>
        </w:rPr>
        <w:t>, De</w:t>
      </w:r>
      <w:r w:rsidR="00D8055A">
        <w:rPr>
          <w:rFonts w:ascii="Arial" w:hAnsi="Arial" w:cs="Arial"/>
          <w:b/>
        </w:rPr>
        <w:t>u</w:t>
      </w:r>
      <w:r w:rsidR="00D739E6">
        <w:rPr>
          <w:rFonts w:ascii="Arial" w:hAnsi="Arial" w:cs="Arial"/>
          <w:b/>
        </w:rPr>
        <w:t>tsch</w:t>
      </w:r>
      <w:r w:rsidR="00D8055A">
        <w:rPr>
          <w:rFonts w:ascii="Arial" w:hAnsi="Arial" w:cs="Arial"/>
          <w:b/>
        </w:rPr>
        <w:t>e</w:t>
      </w:r>
      <w:r w:rsidR="00D739E6">
        <w:rPr>
          <w:rFonts w:ascii="Arial" w:hAnsi="Arial" w:cs="Arial"/>
          <w:b/>
        </w:rPr>
        <w:t xml:space="preserve"> Telekom</w:t>
      </w:r>
      <w:r w:rsidR="005E3A78">
        <w:rPr>
          <w:rFonts w:ascii="Arial" w:hAnsi="Arial" w:cs="Arial"/>
          <w:b/>
        </w:rPr>
        <w:t>, vivo, NEC</w:t>
      </w:r>
    </w:p>
    <w:p w14:paraId="2C458A19" w14:textId="575E677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5B29">
        <w:rPr>
          <w:rFonts w:ascii="Arial" w:hAnsi="Arial" w:cs="Arial"/>
          <w:b/>
        </w:rPr>
        <w:t>Wishing Robert a H</w:t>
      </w:r>
      <w:r w:rsidR="00DE76E7">
        <w:rPr>
          <w:rFonts w:ascii="Arial" w:hAnsi="Arial" w:cs="Arial"/>
          <w:b/>
        </w:rPr>
        <w:t xml:space="preserve">appy </w:t>
      </w:r>
      <w:r w:rsidR="00DA5B29">
        <w:rPr>
          <w:rFonts w:ascii="Arial" w:hAnsi="Arial" w:cs="Arial"/>
          <w:b/>
        </w:rPr>
        <w:t>R</w:t>
      </w:r>
      <w:r w:rsidR="00DE76E7">
        <w:rPr>
          <w:rFonts w:ascii="Arial" w:hAnsi="Arial" w:cs="Arial"/>
          <w:b/>
        </w:rPr>
        <w:t>etirement!</w:t>
      </w:r>
    </w:p>
    <w:p w14:paraId="02CFB229" w14:textId="5ED400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A5B29">
        <w:rPr>
          <w:rFonts w:ascii="Arial" w:hAnsi="Arial"/>
          <w:b/>
          <w:lang w:eastAsia="zh-CN"/>
        </w:rPr>
        <w:t>Discussion</w:t>
      </w:r>
    </w:p>
    <w:p w14:paraId="74F27089" w14:textId="0E5217F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453E3">
        <w:rPr>
          <w:rFonts w:ascii="Arial" w:hAnsi="Arial" w:cs="Arial"/>
          <w:b/>
        </w:rPr>
        <w:t>8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D6D676F" w:rsidR="00C022E3" w:rsidRDefault="00D86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86310">
        <w:rPr>
          <w:b/>
          <w:i/>
        </w:rPr>
        <w:t xml:space="preserve">The group is requested to </w:t>
      </w:r>
      <w:r w:rsidR="00DA5B29">
        <w:rPr>
          <w:b/>
          <w:i/>
        </w:rPr>
        <w:t>wish Robert Petersen a happy retirement!</w:t>
      </w:r>
    </w:p>
    <w:p w14:paraId="6F93C75D" w14:textId="47326DF6" w:rsidR="00C022E3" w:rsidRDefault="00C022E3">
      <w:pPr>
        <w:pStyle w:val="Heading1"/>
      </w:pPr>
      <w:r>
        <w:t>2</w:t>
      </w:r>
      <w:r>
        <w:tab/>
        <w:t>References</w:t>
      </w:r>
    </w:p>
    <w:p w14:paraId="10C0D1D8" w14:textId="539A4C04" w:rsidR="000D6D8C" w:rsidRPr="000C224B" w:rsidRDefault="00C022E3" w:rsidP="00DE76E7">
      <w:pPr>
        <w:pStyle w:val="Reference"/>
      </w:pPr>
      <w:r w:rsidRPr="000C224B">
        <w:t>[1]</w:t>
      </w:r>
      <w:r w:rsidRPr="000C224B">
        <w:tab/>
      </w:r>
      <w:r w:rsidR="009453E3">
        <w:t>S5-255037 A</w:t>
      </w:r>
      <w:r w:rsidR="004B6A16">
        <w:t xml:space="preserve"> brief look</w:t>
      </w:r>
      <w:r w:rsidR="00DE76E7">
        <w:t xml:space="preserve"> back at Robert’s time in SA5</w:t>
      </w:r>
    </w:p>
    <w:p w14:paraId="1E04C0BC" w14:textId="4F12C889" w:rsidR="00122EFF" w:rsidRPr="00925FF4" w:rsidRDefault="00C022E3" w:rsidP="009453E3">
      <w:pPr>
        <w:pStyle w:val="Heading1"/>
        <w:rPr>
          <w:lang w:eastAsia="ja-JP"/>
        </w:rPr>
      </w:pPr>
      <w:r>
        <w:t>3</w:t>
      </w:r>
      <w:r>
        <w:tab/>
      </w:r>
      <w:r w:rsidR="009453E3">
        <w:t>Discussion</w:t>
      </w:r>
    </w:p>
    <w:p w14:paraId="11EE76F3" w14:textId="137A71E0" w:rsidR="00C44FC2" w:rsidRPr="00C44FC2" w:rsidRDefault="006F26F1" w:rsidP="00C44FC2">
      <w:r>
        <w:t>Robert</w:t>
      </w:r>
      <w:r w:rsidR="009F69B7">
        <w:t xml:space="preserve"> </w:t>
      </w:r>
      <w:r w:rsidR="00C44FC2">
        <w:t>first joined</w:t>
      </w:r>
      <w:r w:rsidR="009F69B7">
        <w:t xml:space="preserve"> SA5 </w:t>
      </w:r>
      <w:r w:rsidR="00C44FC2">
        <w:t>at SA5#</w:t>
      </w:r>
      <w:r w:rsidR="009453E3">
        <w:t>3</w:t>
      </w:r>
      <w:r w:rsidR="00C44FC2">
        <w:t xml:space="preserve"> in</w:t>
      </w:r>
      <w:r w:rsidR="009F69B7">
        <w:t xml:space="preserve"> </w:t>
      </w:r>
      <w:r w:rsidR="009453E3">
        <w:t>1999</w:t>
      </w:r>
      <w:r w:rsidR="00C44FC2">
        <w:t xml:space="preserve">, and for nearly quarter of </w:t>
      </w:r>
      <w:r w:rsidR="00386FB8">
        <w:t xml:space="preserve">a </w:t>
      </w:r>
      <w:r w:rsidR="00C44FC2">
        <w:t>century he has been a dedicated, insightful, and much-respected member of the SA5 family.</w:t>
      </w:r>
      <w:r w:rsidR="007D5BEC">
        <w:t xml:space="preserve"> </w:t>
      </w:r>
      <w:r w:rsidR="00C44FC2" w:rsidRPr="00C44FC2">
        <w:t>Throughout these years, Robert has contributed significantly to countless work items, always bringing deep expertise, thoughtful guidance, and unfailing kindness.</w:t>
      </w:r>
    </w:p>
    <w:p w14:paraId="0456087F" w14:textId="5B6F5991" w:rsidR="00C44FC2" w:rsidRPr="00C44FC2" w:rsidRDefault="00C44FC2" w:rsidP="00C44FC2">
      <w:r w:rsidRPr="00C44FC2">
        <w:t>His long journey with SA5 has left a lasting mark on our specifications, our work, and—most importantly—on the people who had the privilege to work with him.</w:t>
      </w:r>
    </w:p>
    <w:p w14:paraId="4C54C5F6" w14:textId="2561AEEA" w:rsidR="0068674B" w:rsidRDefault="00C44FC2" w:rsidP="00292A09">
      <w:r w:rsidRPr="00C44FC2">
        <w:t xml:space="preserve">We, the co-signers of this contribution, together with the entire SA5 group, would like to express our sincere gratitude to </w:t>
      </w:r>
      <w:r w:rsidRPr="00C44FC2">
        <w:rPr>
          <w:b/>
          <w:bCs/>
        </w:rPr>
        <w:t>Mr. Robert Petersen</w:t>
      </w:r>
      <w:r w:rsidRPr="00C44FC2">
        <w:t xml:space="preserve"> for his dedication, professionalism, and friendship over all these years.</w:t>
      </w:r>
      <w:r w:rsidR="009453E3">
        <w:t xml:space="preserve"> </w:t>
      </w:r>
      <w:r w:rsidRPr="00C44FC2">
        <w:t>As Robert moves into this next chapter of life, we celebrate his achievements and wish him many years filled with joy, adventure, and new stories</w:t>
      </w:r>
      <w:r w:rsidR="00BF2835">
        <w:t>. H</w:t>
      </w:r>
      <w:r w:rsidRPr="00C44FC2">
        <w:t>e will always remain a part of the SA5 story</w:t>
      </w:r>
      <w:r w:rsidR="009F1081">
        <w:t xml:space="preserve"> as evidenced by</w:t>
      </w:r>
      <w:r w:rsidR="009453E3">
        <w:t xml:space="preserve"> a</w:t>
      </w:r>
      <w:r w:rsidR="000E6810">
        <w:t xml:space="preserve"> brief look back at Robert’s time in SA5</w:t>
      </w:r>
      <w:r w:rsidR="009F1081">
        <w:t xml:space="preserve"> [1].</w:t>
      </w:r>
    </w:p>
    <w:p w14:paraId="5B8A73B8" w14:textId="7945C0B9" w:rsidR="0068674B" w:rsidRDefault="00D71A4C" w:rsidP="00FC3290">
      <w:pPr>
        <w:jc w:val="center"/>
      </w:pPr>
      <w:r w:rsidRPr="00D71A4C">
        <w:rPr>
          <w:noProof/>
        </w:rPr>
        <w:drawing>
          <wp:inline distT="0" distB="0" distL="0" distR="0" wp14:anchorId="03FF81A8" wp14:editId="339D99D6">
            <wp:extent cx="1611630" cy="2270335"/>
            <wp:effectExtent l="0" t="0" r="7620" b="0"/>
            <wp:docPr id="1453999124" name="Picture 1" descr="A person in a white shi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999124" name="Picture 1" descr="A person in a white shir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8017" cy="2321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210AF" w14:textId="60D7CAB0" w:rsidR="00EB29B0" w:rsidRPr="00AE157B" w:rsidRDefault="00254377" w:rsidP="00292A09">
      <w:r>
        <w:t xml:space="preserve">We </w:t>
      </w:r>
      <w:r w:rsidR="00D822EF">
        <w:t xml:space="preserve">express </w:t>
      </w:r>
      <w:r w:rsidR="008D2C0C">
        <w:t>our</w:t>
      </w:r>
      <w:r w:rsidR="00D822EF">
        <w:t xml:space="preserve"> gratitude to Mr. Robert Petersen for his many years of </w:t>
      </w:r>
      <w:r w:rsidR="006B03DE">
        <w:t>participation, contribution, and friendship</w:t>
      </w:r>
      <w:r w:rsidR="00DA5B29">
        <w:t xml:space="preserve">; </w:t>
      </w:r>
      <w:r w:rsidR="003D50E2">
        <w:t>we congratulate</w:t>
      </w:r>
      <w:r w:rsidR="00981233">
        <w:t xml:space="preserve"> Robert</w:t>
      </w:r>
      <w:r w:rsidR="006B03DE">
        <w:t xml:space="preserve"> </w:t>
      </w:r>
      <w:r w:rsidR="00056EAB">
        <w:t xml:space="preserve">on his retirement </w:t>
      </w:r>
      <w:r w:rsidR="006B03DE">
        <w:t xml:space="preserve">and wish </w:t>
      </w:r>
      <w:r w:rsidR="00981233">
        <w:t>him</w:t>
      </w:r>
      <w:r w:rsidR="006B03DE">
        <w:t xml:space="preserve"> </w:t>
      </w:r>
      <w:r w:rsidR="00981233">
        <w:t xml:space="preserve">many more years of new </w:t>
      </w:r>
      <w:r w:rsidR="00056EAB">
        <w:t xml:space="preserve">and happy </w:t>
      </w:r>
      <w:r w:rsidR="00981233">
        <w:t>memories</w:t>
      </w:r>
      <w:r w:rsidR="00056EAB">
        <w:t>!</w:t>
      </w:r>
      <w:r w:rsidR="00981233">
        <w:t xml:space="preserve"> </w:t>
      </w:r>
    </w:p>
    <w:p w14:paraId="53848DE5" w14:textId="5187B2A1" w:rsidR="001A7B39" w:rsidRDefault="007F225A" w:rsidP="00DE76E7">
      <w:r>
        <w:t xml:space="preserve">From </w:t>
      </w:r>
      <w:r w:rsidR="00C44FC2">
        <w:t xml:space="preserve">all </w:t>
      </w:r>
      <w:r>
        <w:t>the</w:t>
      </w:r>
      <w:r w:rsidR="00D7097E">
        <w:t xml:space="preserve"> </w:t>
      </w:r>
      <w:r>
        <w:t>co-signers of this discussion paper</w:t>
      </w:r>
      <w:r w:rsidR="003D50E2">
        <w:t>, and from the entire SA5 community</w:t>
      </w:r>
      <w:r w:rsidR="00FC67C8">
        <w:t>:</w:t>
      </w:r>
    </w:p>
    <w:p w14:paraId="4E8E56C5" w14:textId="59F8592D" w:rsidR="00FC67C8" w:rsidRPr="003D50E2" w:rsidRDefault="00FC67C8" w:rsidP="00FC67C8">
      <w:pPr>
        <w:pStyle w:val="ListParagraph"/>
        <w:numPr>
          <w:ilvl w:val="0"/>
          <w:numId w:val="31"/>
        </w:numPr>
        <w:rPr>
          <w:b/>
          <w:bCs/>
          <w:lang w:val="en-US"/>
        </w:rPr>
      </w:pPr>
      <w:r w:rsidRPr="003D50E2">
        <w:rPr>
          <w:b/>
          <w:bCs/>
          <w:lang w:val="en-US"/>
        </w:rPr>
        <w:t>Congratulations</w:t>
      </w:r>
      <w:r w:rsidR="00C44FC2" w:rsidRPr="003D50E2">
        <w:rPr>
          <w:b/>
          <w:bCs/>
          <w:lang w:val="en-US"/>
        </w:rPr>
        <w:t>,</w:t>
      </w:r>
      <w:r w:rsidRPr="003D50E2">
        <w:rPr>
          <w:b/>
          <w:bCs/>
          <w:lang w:val="en-US"/>
        </w:rPr>
        <w:t xml:space="preserve"> Robert!</w:t>
      </w:r>
    </w:p>
    <w:p w14:paraId="0D45AB20" w14:textId="3C108200" w:rsidR="00FC67C8" w:rsidRPr="003D50E2" w:rsidRDefault="00FC67C8" w:rsidP="00FC67C8">
      <w:pPr>
        <w:pStyle w:val="ListParagraph"/>
        <w:numPr>
          <w:ilvl w:val="0"/>
          <w:numId w:val="31"/>
        </w:numPr>
        <w:rPr>
          <w:b/>
          <w:bCs/>
          <w:lang w:val="en-US"/>
        </w:rPr>
      </w:pPr>
      <w:r w:rsidRPr="003D50E2">
        <w:rPr>
          <w:b/>
          <w:bCs/>
          <w:lang w:val="en-US"/>
        </w:rPr>
        <w:t>We are grateful for all yo</w:t>
      </w:r>
      <w:r w:rsidR="006F26F1" w:rsidRPr="003D50E2">
        <w:rPr>
          <w:b/>
          <w:bCs/>
          <w:lang w:val="en-US"/>
        </w:rPr>
        <w:t>ur time and contributions to SA5</w:t>
      </w:r>
      <w:r w:rsidR="005654A0" w:rsidRPr="003D50E2">
        <w:rPr>
          <w:b/>
          <w:bCs/>
          <w:lang w:val="en-US"/>
        </w:rPr>
        <w:t>!</w:t>
      </w:r>
    </w:p>
    <w:p w14:paraId="23636270" w14:textId="6402F7E2" w:rsidR="00AC1D88" w:rsidRPr="003D50E2" w:rsidRDefault="00AC1D88" w:rsidP="00AC1D88">
      <w:pPr>
        <w:pStyle w:val="ListParagraph"/>
        <w:numPr>
          <w:ilvl w:val="0"/>
          <w:numId w:val="31"/>
        </w:numPr>
        <w:rPr>
          <w:b/>
          <w:bCs/>
          <w:lang w:val="en-US"/>
        </w:rPr>
      </w:pPr>
      <w:r w:rsidRPr="003D50E2">
        <w:rPr>
          <w:b/>
          <w:bCs/>
          <w:lang w:val="en-US"/>
        </w:rPr>
        <w:t>We wish you a wonderful</w:t>
      </w:r>
      <w:r w:rsidR="003D50E2">
        <w:rPr>
          <w:b/>
          <w:bCs/>
          <w:lang w:val="en-US"/>
        </w:rPr>
        <w:t>, fulfilling,</w:t>
      </w:r>
      <w:r w:rsidRPr="003D50E2">
        <w:rPr>
          <w:b/>
          <w:bCs/>
          <w:lang w:val="en-US"/>
        </w:rPr>
        <w:t xml:space="preserve"> and happy retirement!</w:t>
      </w:r>
    </w:p>
    <w:p w14:paraId="1DA82680" w14:textId="433C1456" w:rsidR="004F16F0" w:rsidRPr="003D50E2" w:rsidRDefault="00FC67C8" w:rsidP="00BA7EAD">
      <w:pPr>
        <w:pStyle w:val="ListParagraph"/>
        <w:numPr>
          <w:ilvl w:val="0"/>
          <w:numId w:val="31"/>
        </w:numPr>
        <w:rPr>
          <w:b/>
          <w:bCs/>
          <w:lang w:val="en-US"/>
        </w:rPr>
      </w:pPr>
      <w:r w:rsidRPr="003D50E2">
        <w:rPr>
          <w:b/>
          <w:bCs/>
          <w:lang w:val="en-US"/>
        </w:rPr>
        <w:t>You will be greatly missed</w:t>
      </w:r>
      <w:r w:rsidR="003D50E2">
        <w:rPr>
          <w:b/>
          <w:bCs/>
          <w:lang w:val="en-US"/>
        </w:rPr>
        <w:t>.</w:t>
      </w:r>
    </w:p>
    <w:sectPr w:rsidR="004F16F0" w:rsidRPr="003D50E2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D64BF" w14:textId="77777777" w:rsidR="00166FF8" w:rsidRDefault="00166FF8">
      <w:r>
        <w:separator/>
      </w:r>
    </w:p>
  </w:endnote>
  <w:endnote w:type="continuationSeparator" w:id="0">
    <w:p w14:paraId="106254F3" w14:textId="77777777" w:rsidR="00166FF8" w:rsidRDefault="00166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2B75" w14:textId="77777777" w:rsidR="008A0052" w:rsidRDefault="008A0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0A8B5" w14:textId="77777777" w:rsidR="00166FF8" w:rsidRDefault="00166FF8">
      <w:r>
        <w:separator/>
      </w:r>
    </w:p>
  </w:footnote>
  <w:footnote w:type="continuationSeparator" w:id="0">
    <w:p w14:paraId="6806098C" w14:textId="77777777" w:rsidR="00166FF8" w:rsidRDefault="00166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CF185" w14:textId="77777777" w:rsidR="008A0052" w:rsidRDefault="008A0052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7C0326"/>
    <w:multiLevelType w:val="hybridMultilevel"/>
    <w:tmpl w:val="CAF23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977533"/>
    <w:multiLevelType w:val="hybridMultilevel"/>
    <w:tmpl w:val="4FD8A2C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C47157"/>
    <w:multiLevelType w:val="hybridMultilevel"/>
    <w:tmpl w:val="1B7CA8B6"/>
    <w:lvl w:ilvl="0" w:tplc="5C1E474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677FC1"/>
    <w:multiLevelType w:val="hybridMultilevel"/>
    <w:tmpl w:val="A38236DA"/>
    <w:lvl w:ilvl="0" w:tplc="15B4114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25" w:hanging="360"/>
      </w:pPr>
    </w:lvl>
    <w:lvl w:ilvl="2" w:tplc="1809001B" w:tentative="1">
      <w:start w:val="1"/>
      <w:numFmt w:val="lowerRoman"/>
      <w:lvlText w:val="%3."/>
      <w:lvlJc w:val="right"/>
      <w:pPr>
        <w:ind w:left="1845" w:hanging="180"/>
      </w:pPr>
    </w:lvl>
    <w:lvl w:ilvl="3" w:tplc="1809000F" w:tentative="1">
      <w:start w:val="1"/>
      <w:numFmt w:val="decimal"/>
      <w:lvlText w:val="%4."/>
      <w:lvlJc w:val="left"/>
      <w:pPr>
        <w:ind w:left="2565" w:hanging="360"/>
      </w:pPr>
    </w:lvl>
    <w:lvl w:ilvl="4" w:tplc="18090019" w:tentative="1">
      <w:start w:val="1"/>
      <w:numFmt w:val="lowerLetter"/>
      <w:lvlText w:val="%5."/>
      <w:lvlJc w:val="left"/>
      <w:pPr>
        <w:ind w:left="3285" w:hanging="360"/>
      </w:pPr>
    </w:lvl>
    <w:lvl w:ilvl="5" w:tplc="1809001B" w:tentative="1">
      <w:start w:val="1"/>
      <w:numFmt w:val="lowerRoman"/>
      <w:lvlText w:val="%6."/>
      <w:lvlJc w:val="right"/>
      <w:pPr>
        <w:ind w:left="4005" w:hanging="180"/>
      </w:pPr>
    </w:lvl>
    <w:lvl w:ilvl="6" w:tplc="1809000F" w:tentative="1">
      <w:start w:val="1"/>
      <w:numFmt w:val="decimal"/>
      <w:lvlText w:val="%7."/>
      <w:lvlJc w:val="left"/>
      <w:pPr>
        <w:ind w:left="4725" w:hanging="360"/>
      </w:pPr>
    </w:lvl>
    <w:lvl w:ilvl="7" w:tplc="18090019" w:tentative="1">
      <w:start w:val="1"/>
      <w:numFmt w:val="lowerLetter"/>
      <w:lvlText w:val="%8."/>
      <w:lvlJc w:val="left"/>
      <w:pPr>
        <w:ind w:left="5445" w:hanging="360"/>
      </w:pPr>
    </w:lvl>
    <w:lvl w:ilvl="8" w:tplc="1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C81A68"/>
    <w:multiLevelType w:val="hybridMultilevel"/>
    <w:tmpl w:val="D6481274"/>
    <w:lvl w:ilvl="0" w:tplc="7DFC90E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F2B25"/>
    <w:multiLevelType w:val="hybridMultilevel"/>
    <w:tmpl w:val="2744C6C4"/>
    <w:lvl w:ilvl="0" w:tplc="F126D9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3A7401"/>
    <w:multiLevelType w:val="hybridMultilevel"/>
    <w:tmpl w:val="D8A4C6EE"/>
    <w:lvl w:ilvl="0" w:tplc="A2B0BF2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3"/>
  </w:num>
  <w:num w:numId="8" w16cid:durableId="1083141549">
    <w:abstractNumId w:val="29"/>
  </w:num>
  <w:num w:numId="9" w16cid:durableId="1545214639">
    <w:abstractNumId w:val="25"/>
  </w:num>
  <w:num w:numId="10" w16cid:durableId="1892770269">
    <w:abstractNumId w:val="28"/>
  </w:num>
  <w:num w:numId="11" w16cid:durableId="425468940">
    <w:abstractNumId w:val="17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38886879">
    <w:abstractNumId w:val="22"/>
  </w:num>
  <w:num w:numId="24" w16cid:durableId="561141286">
    <w:abstractNumId w:val="15"/>
  </w:num>
  <w:num w:numId="25" w16cid:durableId="1045521024">
    <w:abstractNumId w:val="19"/>
  </w:num>
  <w:num w:numId="26" w16cid:durableId="1624800376">
    <w:abstractNumId w:val="26"/>
  </w:num>
  <w:num w:numId="27" w16cid:durableId="86080668">
    <w:abstractNumId w:val="16"/>
  </w:num>
  <w:num w:numId="28" w16cid:durableId="1909071710">
    <w:abstractNumId w:val="24"/>
  </w:num>
  <w:num w:numId="29" w16cid:durableId="1811634521">
    <w:abstractNumId w:val="12"/>
  </w:num>
  <w:num w:numId="30" w16cid:durableId="2051878851">
    <w:abstractNumId w:val="27"/>
  </w:num>
  <w:num w:numId="31" w16cid:durableId="10776756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0EC5"/>
    <w:rsid w:val="000110E8"/>
    <w:rsid w:val="000117FF"/>
    <w:rsid w:val="00012515"/>
    <w:rsid w:val="00015D68"/>
    <w:rsid w:val="000230A3"/>
    <w:rsid w:val="00036BF4"/>
    <w:rsid w:val="000373BA"/>
    <w:rsid w:val="000430D7"/>
    <w:rsid w:val="00046389"/>
    <w:rsid w:val="00047056"/>
    <w:rsid w:val="000520BD"/>
    <w:rsid w:val="00053AA2"/>
    <w:rsid w:val="00054489"/>
    <w:rsid w:val="000544B4"/>
    <w:rsid w:val="00056EAB"/>
    <w:rsid w:val="0005777E"/>
    <w:rsid w:val="00066017"/>
    <w:rsid w:val="00067F36"/>
    <w:rsid w:val="00070E97"/>
    <w:rsid w:val="000731D2"/>
    <w:rsid w:val="00074722"/>
    <w:rsid w:val="000755C8"/>
    <w:rsid w:val="000759F0"/>
    <w:rsid w:val="0008083D"/>
    <w:rsid w:val="000819D8"/>
    <w:rsid w:val="00081C9F"/>
    <w:rsid w:val="00084569"/>
    <w:rsid w:val="00085D0B"/>
    <w:rsid w:val="000929C7"/>
    <w:rsid w:val="000934A6"/>
    <w:rsid w:val="000942DB"/>
    <w:rsid w:val="000A2C6C"/>
    <w:rsid w:val="000A4660"/>
    <w:rsid w:val="000A67BE"/>
    <w:rsid w:val="000A681D"/>
    <w:rsid w:val="000B38DF"/>
    <w:rsid w:val="000B4F62"/>
    <w:rsid w:val="000C1A00"/>
    <w:rsid w:val="000C1FAC"/>
    <w:rsid w:val="000C224B"/>
    <w:rsid w:val="000C5FC0"/>
    <w:rsid w:val="000C6022"/>
    <w:rsid w:val="000C6C80"/>
    <w:rsid w:val="000D1994"/>
    <w:rsid w:val="000D1B5B"/>
    <w:rsid w:val="000D6D8C"/>
    <w:rsid w:val="000E4B1E"/>
    <w:rsid w:val="000E626A"/>
    <w:rsid w:val="000E6810"/>
    <w:rsid w:val="000F15B2"/>
    <w:rsid w:val="000F1A4D"/>
    <w:rsid w:val="000F3AE0"/>
    <w:rsid w:val="000F56A5"/>
    <w:rsid w:val="000F5CCE"/>
    <w:rsid w:val="00100526"/>
    <w:rsid w:val="00100BAD"/>
    <w:rsid w:val="00101C4C"/>
    <w:rsid w:val="00102334"/>
    <w:rsid w:val="0010401F"/>
    <w:rsid w:val="001054FD"/>
    <w:rsid w:val="00106D5B"/>
    <w:rsid w:val="00110B9C"/>
    <w:rsid w:val="00111348"/>
    <w:rsid w:val="00112018"/>
    <w:rsid w:val="00112CAA"/>
    <w:rsid w:val="00112FC3"/>
    <w:rsid w:val="0011744C"/>
    <w:rsid w:val="00122EFF"/>
    <w:rsid w:val="0012750E"/>
    <w:rsid w:val="001306FF"/>
    <w:rsid w:val="001343B4"/>
    <w:rsid w:val="001347D2"/>
    <w:rsid w:val="0013509F"/>
    <w:rsid w:val="0014196B"/>
    <w:rsid w:val="001431A0"/>
    <w:rsid w:val="0014796F"/>
    <w:rsid w:val="00147E06"/>
    <w:rsid w:val="00151D8A"/>
    <w:rsid w:val="0015336B"/>
    <w:rsid w:val="00156395"/>
    <w:rsid w:val="00165FB2"/>
    <w:rsid w:val="00166FF8"/>
    <w:rsid w:val="00173FA3"/>
    <w:rsid w:val="00174402"/>
    <w:rsid w:val="0017484E"/>
    <w:rsid w:val="00174EC2"/>
    <w:rsid w:val="00177761"/>
    <w:rsid w:val="001812C6"/>
    <w:rsid w:val="001812F3"/>
    <w:rsid w:val="00184475"/>
    <w:rsid w:val="00184B6F"/>
    <w:rsid w:val="0018540F"/>
    <w:rsid w:val="00185E31"/>
    <w:rsid w:val="001861E5"/>
    <w:rsid w:val="00186918"/>
    <w:rsid w:val="001872B9"/>
    <w:rsid w:val="00196433"/>
    <w:rsid w:val="001969DA"/>
    <w:rsid w:val="00197930"/>
    <w:rsid w:val="001A0593"/>
    <w:rsid w:val="001A5647"/>
    <w:rsid w:val="001A7B39"/>
    <w:rsid w:val="001B1652"/>
    <w:rsid w:val="001B4837"/>
    <w:rsid w:val="001B4CE1"/>
    <w:rsid w:val="001B4EA2"/>
    <w:rsid w:val="001B5B80"/>
    <w:rsid w:val="001B70DB"/>
    <w:rsid w:val="001C07EB"/>
    <w:rsid w:val="001C3107"/>
    <w:rsid w:val="001C3EC8"/>
    <w:rsid w:val="001C73F0"/>
    <w:rsid w:val="001D0ED6"/>
    <w:rsid w:val="001D1667"/>
    <w:rsid w:val="001D2BD4"/>
    <w:rsid w:val="001D4258"/>
    <w:rsid w:val="001D62B3"/>
    <w:rsid w:val="001D6911"/>
    <w:rsid w:val="001E2BEC"/>
    <w:rsid w:val="001E4833"/>
    <w:rsid w:val="001E5156"/>
    <w:rsid w:val="001E5675"/>
    <w:rsid w:val="001E5D1D"/>
    <w:rsid w:val="001E7B76"/>
    <w:rsid w:val="001F435C"/>
    <w:rsid w:val="001F6A38"/>
    <w:rsid w:val="001F6C99"/>
    <w:rsid w:val="00201746"/>
    <w:rsid w:val="00201947"/>
    <w:rsid w:val="002020FF"/>
    <w:rsid w:val="0020395B"/>
    <w:rsid w:val="002046CB"/>
    <w:rsid w:val="00204DC9"/>
    <w:rsid w:val="002053D8"/>
    <w:rsid w:val="002062C0"/>
    <w:rsid w:val="00212C47"/>
    <w:rsid w:val="00212D72"/>
    <w:rsid w:val="00214511"/>
    <w:rsid w:val="00215130"/>
    <w:rsid w:val="00217A3B"/>
    <w:rsid w:val="00221B11"/>
    <w:rsid w:val="002227D6"/>
    <w:rsid w:val="00227D30"/>
    <w:rsid w:val="00230002"/>
    <w:rsid w:val="002376D1"/>
    <w:rsid w:val="002419CE"/>
    <w:rsid w:val="00242757"/>
    <w:rsid w:val="00244C9A"/>
    <w:rsid w:val="00246776"/>
    <w:rsid w:val="00247216"/>
    <w:rsid w:val="00252453"/>
    <w:rsid w:val="002532EA"/>
    <w:rsid w:val="00254377"/>
    <w:rsid w:val="00260BFD"/>
    <w:rsid w:val="00260D2A"/>
    <w:rsid w:val="00260ECA"/>
    <w:rsid w:val="00266700"/>
    <w:rsid w:val="00274477"/>
    <w:rsid w:val="00276932"/>
    <w:rsid w:val="002816E2"/>
    <w:rsid w:val="00281FE1"/>
    <w:rsid w:val="0028270D"/>
    <w:rsid w:val="00287E7C"/>
    <w:rsid w:val="00292A09"/>
    <w:rsid w:val="002938CD"/>
    <w:rsid w:val="002A0329"/>
    <w:rsid w:val="002A1857"/>
    <w:rsid w:val="002A531F"/>
    <w:rsid w:val="002A6031"/>
    <w:rsid w:val="002A7049"/>
    <w:rsid w:val="002B06A8"/>
    <w:rsid w:val="002B1224"/>
    <w:rsid w:val="002B47FD"/>
    <w:rsid w:val="002B48D3"/>
    <w:rsid w:val="002C0A15"/>
    <w:rsid w:val="002C2834"/>
    <w:rsid w:val="002C2B72"/>
    <w:rsid w:val="002C6E17"/>
    <w:rsid w:val="002C74A7"/>
    <w:rsid w:val="002C7F38"/>
    <w:rsid w:val="002D0910"/>
    <w:rsid w:val="002D4E78"/>
    <w:rsid w:val="002D5F77"/>
    <w:rsid w:val="002E363D"/>
    <w:rsid w:val="002E3B38"/>
    <w:rsid w:val="002E55D6"/>
    <w:rsid w:val="002E6206"/>
    <w:rsid w:val="002F0216"/>
    <w:rsid w:val="002F211B"/>
    <w:rsid w:val="002F4286"/>
    <w:rsid w:val="00300F34"/>
    <w:rsid w:val="00303923"/>
    <w:rsid w:val="0030480D"/>
    <w:rsid w:val="003057A2"/>
    <w:rsid w:val="0030628A"/>
    <w:rsid w:val="00314829"/>
    <w:rsid w:val="003219EF"/>
    <w:rsid w:val="00326A47"/>
    <w:rsid w:val="00337E2E"/>
    <w:rsid w:val="0035122B"/>
    <w:rsid w:val="003521C7"/>
    <w:rsid w:val="00353451"/>
    <w:rsid w:val="00356B51"/>
    <w:rsid w:val="0035728D"/>
    <w:rsid w:val="003612BE"/>
    <w:rsid w:val="00361A9E"/>
    <w:rsid w:val="003627B5"/>
    <w:rsid w:val="003638C3"/>
    <w:rsid w:val="00365672"/>
    <w:rsid w:val="0037051A"/>
    <w:rsid w:val="00371032"/>
    <w:rsid w:val="00371B44"/>
    <w:rsid w:val="003733CC"/>
    <w:rsid w:val="00374C32"/>
    <w:rsid w:val="003757F2"/>
    <w:rsid w:val="0038545E"/>
    <w:rsid w:val="00386FB8"/>
    <w:rsid w:val="00387C45"/>
    <w:rsid w:val="00387ECA"/>
    <w:rsid w:val="0039096C"/>
    <w:rsid w:val="003A0997"/>
    <w:rsid w:val="003A2B0E"/>
    <w:rsid w:val="003A3F2B"/>
    <w:rsid w:val="003A717F"/>
    <w:rsid w:val="003B1CF7"/>
    <w:rsid w:val="003B4C7B"/>
    <w:rsid w:val="003B5F58"/>
    <w:rsid w:val="003B691D"/>
    <w:rsid w:val="003C122B"/>
    <w:rsid w:val="003C1363"/>
    <w:rsid w:val="003C2041"/>
    <w:rsid w:val="003C3F42"/>
    <w:rsid w:val="003C4713"/>
    <w:rsid w:val="003C57C7"/>
    <w:rsid w:val="003C5A97"/>
    <w:rsid w:val="003C7A04"/>
    <w:rsid w:val="003C7D5B"/>
    <w:rsid w:val="003D0EB1"/>
    <w:rsid w:val="003D310B"/>
    <w:rsid w:val="003D4CAA"/>
    <w:rsid w:val="003D4EDB"/>
    <w:rsid w:val="003D50E2"/>
    <w:rsid w:val="003D546B"/>
    <w:rsid w:val="003E48B2"/>
    <w:rsid w:val="003E6832"/>
    <w:rsid w:val="003F0449"/>
    <w:rsid w:val="003F13D5"/>
    <w:rsid w:val="003F52B2"/>
    <w:rsid w:val="003F79D0"/>
    <w:rsid w:val="00404CE3"/>
    <w:rsid w:val="00411294"/>
    <w:rsid w:val="0041519E"/>
    <w:rsid w:val="0041632F"/>
    <w:rsid w:val="0041753B"/>
    <w:rsid w:val="0042165A"/>
    <w:rsid w:val="00424E78"/>
    <w:rsid w:val="00430D9B"/>
    <w:rsid w:val="00431C1C"/>
    <w:rsid w:val="004330BF"/>
    <w:rsid w:val="00437172"/>
    <w:rsid w:val="00440414"/>
    <w:rsid w:val="00442B2C"/>
    <w:rsid w:val="0044702E"/>
    <w:rsid w:val="00447704"/>
    <w:rsid w:val="00450726"/>
    <w:rsid w:val="0045343D"/>
    <w:rsid w:val="004558E9"/>
    <w:rsid w:val="0045777E"/>
    <w:rsid w:val="004605C5"/>
    <w:rsid w:val="00465191"/>
    <w:rsid w:val="00465A76"/>
    <w:rsid w:val="00471386"/>
    <w:rsid w:val="00477BD6"/>
    <w:rsid w:val="00480A63"/>
    <w:rsid w:val="00485DCD"/>
    <w:rsid w:val="0049065D"/>
    <w:rsid w:val="004944CC"/>
    <w:rsid w:val="004A2582"/>
    <w:rsid w:val="004B3753"/>
    <w:rsid w:val="004B3BDB"/>
    <w:rsid w:val="004B697C"/>
    <w:rsid w:val="004B6A16"/>
    <w:rsid w:val="004C31D2"/>
    <w:rsid w:val="004C4178"/>
    <w:rsid w:val="004C65FE"/>
    <w:rsid w:val="004D3030"/>
    <w:rsid w:val="004D55C2"/>
    <w:rsid w:val="004D6F6D"/>
    <w:rsid w:val="004D7A3A"/>
    <w:rsid w:val="004D7B55"/>
    <w:rsid w:val="004E44FF"/>
    <w:rsid w:val="004E5B02"/>
    <w:rsid w:val="004F16F0"/>
    <w:rsid w:val="004F183F"/>
    <w:rsid w:val="004F26CB"/>
    <w:rsid w:val="004F2CF4"/>
    <w:rsid w:val="004F4F28"/>
    <w:rsid w:val="004F58D4"/>
    <w:rsid w:val="004F5A0A"/>
    <w:rsid w:val="0050057C"/>
    <w:rsid w:val="00503FFF"/>
    <w:rsid w:val="00505FBC"/>
    <w:rsid w:val="00507A05"/>
    <w:rsid w:val="00512058"/>
    <w:rsid w:val="0051245D"/>
    <w:rsid w:val="005145F4"/>
    <w:rsid w:val="00514EA0"/>
    <w:rsid w:val="00521131"/>
    <w:rsid w:val="00527C0B"/>
    <w:rsid w:val="005303AF"/>
    <w:rsid w:val="0053216F"/>
    <w:rsid w:val="005326A7"/>
    <w:rsid w:val="00535B9D"/>
    <w:rsid w:val="005410F6"/>
    <w:rsid w:val="005506D1"/>
    <w:rsid w:val="0055412D"/>
    <w:rsid w:val="005654A0"/>
    <w:rsid w:val="005729C4"/>
    <w:rsid w:val="005749A6"/>
    <w:rsid w:val="0057654E"/>
    <w:rsid w:val="00577BC6"/>
    <w:rsid w:val="00583211"/>
    <w:rsid w:val="00583F90"/>
    <w:rsid w:val="00584E2A"/>
    <w:rsid w:val="0058678B"/>
    <w:rsid w:val="0059227B"/>
    <w:rsid w:val="00592D59"/>
    <w:rsid w:val="00592F0A"/>
    <w:rsid w:val="005932FF"/>
    <w:rsid w:val="00594A12"/>
    <w:rsid w:val="00594FB2"/>
    <w:rsid w:val="005976FC"/>
    <w:rsid w:val="005A1C56"/>
    <w:rsid w:val="005B0966"/>
    <w:rsid w:val="005B47AB"/>
    <w:rsid w:val="005B795D"/>
    <w:rsid w:val="005B7BD8"/>
    <w:rsid w:val="005C0306"/>
    <w:rsid w:val="005C1D77"/>
    <w:rsid w:val="005C544E"/>
    <w:rsid w:val="005C6385"/>
    <w:rsid w:val="005D2FFF"/>
    <w:rsid w:val="005D3AE9"/>
    <w:rsid w:val="005D41FB"/>
    <w:rsid w:val="005D4FFB"/>
    <w:rsid w:val="005D7D67"/>
    <w:rsid w:val="005E3A78"/>
    <w:rsid w:val="005F0493"/>
    <w:rsid w:val="005F113C"/>
    <w:rsid w:val="005F2B11"/>
    <w:rsid w:val="00605DE7"/>
    <w:rsid w:val="00606D89"/>
    <w:rsid w:val="00610508"/>
    <w:rsid w:val="00610E0D"/>
    <w:rsid w:val="006127FC"/>
    <w:rsid w:val="00613820"/>
    <w:rsid w:val="00613FD7"/>
    <w:rsid w:val="00626BA3"/>
    <w:rsid w:val="00630D18"/>
    <w:rsid w:val="006347D6"/>
    <w:rsid w:val="0064044E"/>
    <w:rsid w:val="006407EF"/>
    <w:rsid w:val="00643502"/>
    <w:rsid w:val="00645904"/>
    <w:rsid w:val="00645C90"/>
    <w:rsid w:val="0064654B"/>
    <w:rsid w:val="00652248"/>
    <w:rsid w:val="00652726"/>
    <w:rsid w:val="00657B80"/>
    <w:rsid w:val="00660755"/>
    <w:rsid w:val="00667CBA"/>
    <w:rsid w:val="00671AF9"/>
    <w:rsid w:val="00674EE5"/>
    <w:rsid w:val="00675B3C"/>
    <w:rsid w:val="00680B22"/>
    <w:rsid w:val="0068674B"/>
    <w:rsid w:val="00693CEB"/>
    <w:rsid w:val="0069495C"/>
    <w:rsid w:val="006A0140"/>
    <w:rsid w:val="006A12FE"/>
    <w:rsid w:val="006B03DE"/>
    <w:rsid w:val="006B38AF"/>
    <w:rsid w:val="006B6AC5"/>
    <w:rsid w:val="006C31A3"/>
    <w:rsid w:val="006C67FF"/>
    <w:rsid w:val="006C751D"/>
    <w:rsid w:val="006D16DB"/>
    <w:rsid w:val="006D332B"/>
    <w:rsid w:val="006D340A"/>
    <w:rsid w:val="006D3DDA"/>
    <w:rsid w:val="006D443B"/>
    <w:rsid w:val="006D53B5"/>
    <w:rsid w:val="006E5231"/>
    <w:rsid w:val="006E5B63"/>
    <w:rsid w:val="006F26F1"/>
    <w:rsid w:val="006F3B57"/>
    <w:rsid w:val="006F428C"/>
    <w:rsid w:val="00710126"/>
    <w:rsid w:val="00715A1D"/>
    <w:rsid w:val="00724E8E"/>
    <w:rsid w:val="007301BB"/>
    <w:rsid w:val="00737CF6"/>
    <w:rsid w:val="0074217C"/>
    <w:rsid w:val="00747577"/>
    <w:rsid w:val="00747928"/>
    <w:rsid w:val="00751860"/>
    <w:rsid w:val="00755A27"/>
    <w:rsid w:val="007573A2"/>
    <w:rsid w:val="007601B8"/>
    <w:rsid w:val="00760BB0"/>
    <w:rsid w:val="0076157A"/>
    <w:rsid w:val="00763C90"/>
    <w:rsid w:val="007650A1"/>
    <w:rsid w:val="007728A1"/>
    <w:rsid w:val="00775EAF"/>
    <w:rsid w:val="00780692"/>
    <w:rsid w:val="007838CA"/>
    <w:rsid w:val="00783B60"/>
    <w:rsid w:val="00784593"/>
    <w:rsid w:val="00785CA3"/>
    <w:rsid w:val="0078604B"/>
    <w:rsid w:val="00786B19"/>
    <w:rsid w:val="00787BFA"/>
    <w:rsid w:val="007909B7"/>
    <w:rsid w:val="00794E91"/>
    <w:rsid w:val="0079784D"/>
    <w:rsid w:val="007A00EF"/>
    <w:rsid w:val="007A36D1"/>
    <w:rsid w:val="007A4306"/>
    <w:rsid w:val="007A4C96"/>
    <w:rsid w:val="007A5A13"/>
    <w:rsid w:val="007A7FE5"/>
    <w:rsid w:val="007B0283"/>
    <w:rsid w:val="007B19EA"/>
    <w:rsid w:val="007B39BB"/>
    <w:rsid w:val="007C0352"/>
    <w:rsid w:val="007C0A2D"/>
    <w:rsid w:val="007C27B0"/>
    <w:rsid w:val="007C309D"/>
    <w:rsid w:val="007C3E30"/>
    <w:rsid w:val="007C780E"/>
    <w:rsid w:val="007C7A13"/>
    <w:rsid w:val="007D5BEC"/>
    <w:rsid w:val="007E7A48"/>
    <w:rsid w:val="007F225A"/>
    <w:rsid w:val="007F300B"/>
    <w:rsid w:val="007F5B73"/>
    <w:rsid w:val="007F6061"/>
    <w:rsid w:val="007F6C4C"/>
    <w:rsid w:val="007F716B"/>
    <w:rsid w:val="007F742F"/>
    <w:rsid w:val="008014C3"/>
    <w:rsid w:val="008014F1"/>
    <w:rsid w:val="00810012"/>
    <w:rsid w:val="00810A1C"/>
    <w:rsid w:val="00811728"/>
    <w:rsid w:val="00812587"/>
    <w:rsid w:val="00812F82"/>
    <w:rsid w:val="00815555"/>
    <w:rsid w:val="008237FD"/>
    <w:rsid w:val="00832D02"/>
    <w:rsid w:val="00833CE4"/>
    <w:rsid w:val="008358D9"/>
    <w:rsid w:val="008403D1"/>
    <w:rsid w:val="0084433E"/>
    <w:rsid w:val="0084521A"/>
    <w:rsid w:val="00850812"/>
    <w:rsid w:val="0085447A"/>
    <w:rsid w:val="0085510E"/>
    <w:rsid w:val="0085593F"/>
    <w:rsid w:val="00857448"/>
    <w:rsid w:val="00861569"/>
    <w:rsid w:val="0086570D"/>
    <w:rsid w:val="00865A2A"/>
    <w:rsid w:val="00865D07"/>
    <w:rsid w:val="00871972"/>
    <w:rsid w:val="008725DF"/>
    <w:rsid w:val="00874D5F"/>
    <w:rsid w:val="008761DF"/>
    <w:rsid w:val="00876B9A"/>
    <w:rsid w:val="00886CBD"/>
    <w:rsid w:val="00890745"/>
    <w:rsid w:val="008933BF"/>
    <w:rsid w:val="00894156"/>
    <w:rsid w:val="008962B1"/>
    <w:rsid w:val="008A0052"/>
    <w:rsid w:val="008A10C4"/>
    <w:rsid w:val="008A1AEB"/>
    <w:rsid w:val="008A4E1C"/>
    <w:rsid w:val="008A54F5"/>
    <w:rsid w:val="008A5B6B"/>
    <w:rsid w:val="008A738D"/>
    <w:rsid w:val="008A7F00"/>
    <w:rsid w:val="008B0248"/>
    <w:rsid w:val="008B0AD1"/>
    <w:rsid w:val="008B1922"/>
    <w:rsid w:val="008B1BC5"/>
    <w:rsid w:val="008B2DA9"/>
    <w:rsid w:val="008C19BB"/>
    <w:rsid w:val="008C1A2D"/>
    <w:rsid w:val="008C1BCB"/>
    <w:rsid w:val="008C3B30"/>
    <w:rsid w:val="008D191D"/>
    <w:rsid w:val="008D2698"/>
    <w:rsid w:val="008D291D"/>
    <w:rsid w:val="008D2C0C"/>
    <w:rsid w:val="008D34F2"/>
    <w:rsid w:val="008D5BF2"/>
    <w:rsid w:val="008E0CBA"/>
    <w:rsid w:val="008E0DFD"/>
    <w:rsid w:val="008E1F8C"/>
    <w:rsid w:val="008E227B"/>
    <w:rsid w:val="008E337D"/>
    <w:rsid w:val="008E7CDF"/>
    <w:rsid w:val="008F41CF"/>
    <w:rsid w:val="008F5F33"/>
    <w:rsid w:val="008F6289"/>
    <w:rsid w:val="008F659E"/>
    <w:rsid w:val="0090455F"/>
    <w:rsid w:val="0091046A"/>
    <w:rsid w:val="0091687D"/>
    <w:rsid w:val="009215F9"/>
    <w:rsid w:val="00922CAB"/>
    <w:rsid w:val="00924155"/>
    <w:rsid w:val="009255CE"/>
    <w:rsid w:val="00925E68"/>
    <w:rsid w:val="00925FF4"/>
    <w:rsid w:val="00926ABD"/>
    <w:rsid w:val="00930518"/>
    <w:rsid w:val="0093214E"/>
    <w:rsid w:val="00936CF9"/>
    <w:rsid w:val="00941413"/>
    <w:rsid w:val="0094188D"/>
    <w:rsid w:val="00941E79"/>
    <w:rsid w:val="00942F7E"/>
    <w:rsid w:val="00943400"/>
    <w:rsid w:val="00944BBB"/>
    <w:rsid w:val="009453E3"/>
    <w:rsid w:val="009473D5"/>
    <w:rsid w:val="00947F4E"/>
    <w:rsid w:val="00952D63"/>
    <w:rsid w:val="0095591D"/>
    <w:rsid w:val="0095670C"/>
    <w:rsid w:val="00957A2D"/>
    <w:rsid w:val="00964C33"/>
    <w:rsid w:val="00965997"/>
    <w:rsid w:val="0096659A"/>
    <w:rsid w:val="00966BA4"/>
    <w:rsid w:val="00966C2E"/>
    <w:rsid w:val="00966D47"/>
    <w:rsid w:val="00970CAF"/>
    <w:rsid w:val="009730DD"/>
    <w:rsid w:val="00975608"/>
    <w:rsid w:val="00981233"/>
    <w:rsid w:val="00992312"/>
    <w:rsid w:val="00993E92"/>
    <w:rsid w:val="00995481"/>
    <w:rsid w:val="00995B2A"/>
    <w:rsid w:val="009965E5"/>
    <w:rsid w:val="009A04E2"/>
    <w:rsid w:val="009A222A"/>
    <w:rsid w:val="009A3A96"/>
    <w:rsid w:val="009A45F7"/>
    <w:rsid w:val="009A5D15"/>
    <w:rsid w:val="009A61DC"/>
    <w:rsid w:val="009A65CE"/>
    <w:rsid w:val="009B2D18"/>
    <w:rsid w:val="009B3592"/>
    <w:rsid w:val="009B3752"/>
    <w:rsid w:val="009C0099"/>
    <w:rsid w:val="009C0DED"/>
    <w:rsid w:val="009C1366"/>
    <w:rsid w:val="009C2C97"/>
    <w:rsid w:val="009C2C99"/>
    <w:rsid w:val="009C78A0"/>
    <w:rsid w:val="009D4C80"/>
    <w:rsid w:val="009D5562"/>
    <w:rsid w:val="009D7D2A"/>
    <w:rsid w:val="009E174A"/>
    <w:rsid w:val="009F1081"/>
    <w:rsid w:val="009F69B7"/>
    <w:rsid w:val="00A004B4"/>
    <w:rsid w:val="00A03700"/>
    <w:rsid w:val="00A051AE"/>
    <w:rsid w:val="00A102D4"/>
    <w:rsid w:val="00A10E7B"/>
    <w:rsid w:val="00A13106"/>
    <w:rsid w:val="00A14BDF"/>
    <w:rsid w:val="00A162B4"/>
    <w:rsid w:val="00A202C0"/>
    <w:rsid w:val="00A20ED6"/>
    <w:rsid w:val="00A231E7"/>
    <w:rsid w:val="00A23B4B"/>
    <w:rsid w:val="00A37836"/>
    <w:rsid w:val="00A37D7F"/>
    <w:rsid w:val="00A400C0"/>
    <w:rsid w:val="00A42A08"/>
    <w:rsid w:val="00A43CEB"/>
    <w:rsid w:val="00A43D33"/>
    <w:rsid w:val="00A4631A"/>
    <w:rsid w:val="00A46410"/>
    <w:rsid w:val="00A533E8"/>
    <w:rsid w:val="00A54455"/>
    <w:rsid w:val="00A57688"/>
    <w:rsid w:val="00A6313B"/>
    <w:rsid w:val="00A6474C"/>
    <w:rsid w:val="00A67EAE"/>
    <w:rsid w:val="00A74E54"/>
    <w:rsid w:val="00A75ADD"/>
    <w:rsid w:val="00A7664D"/>
    <w:rsid w:val="00A842E9"/>
    <w:rsid w:val="00A84A94"/>
    <w:rsid w:val="00A870FC"/>
    <w:rsid w:val="00A91BC7"/>
    <w:rsid w:val="00AA1BF3"/>
    <w:rsid w:val="00AA1FB0"/>
    <w:rsid w:val="00AA7156"/>
    <w:rsid w:val="00AB147F"/>
    <w:rsid w:val="00AB2BF3"/>
    <w:rsid w:val="00AB31EE"/>
    <w:rsid w:val="00AB46C8"/>
    <w:rsid w:val="00AB58D1"/>
    <w:rsid w:val="00AB7031"/>
    <w:rsid w:val="00AC0556"/>
    <w:rsid w:val="00AC1D88"/>
    <w:rsid w:val="00AC5F30"/>
    <w:rsid w:val="00AD103F"/>
    <w:rsid w:val="00AD1DAA"/>
    <w:rsid w:val="00AD2815"/>
    <w:rsid w:val="00AD4D57"/>
    <w:rsid w:val="00AD65B7"/>
    <w:rsid w:val="00AD7F5B"/>
    <w:rsid w:val="00AE157B"/>
    <w:rsid w:val="00AE5B09"/>
    <w:rsid w:val="00AF1E23"/>
    <w:rsid w:val="00AF3A2D"/>
    <w:rsid w:val="00AF7F81"/>
    <w:rsid w:val="00B01AFF"/>
    <w:rsid w:val="00B03CB5"/>
    <w:rsid w:val="00B05CC7"/>
    <w:rsid w:val="00B06CE0"/>
    <w:rsid w:val="00B10BBB"/>
    <w:rsid w:val="00B12E37"/>
    <w:rsid w:val="00B13B26"/>
    <w:rsid w:val="00B20B4B"/>
    <w:rsid w:val="00B235E7"/>
    <w:rsid w:val="00B27E39"/>
    <w:rsid w:val="00B350D8"/>
    <w:rsid w:val="00B40DDB"/>
    <w:rsid w:val="00B41245"/>
    <w:rsid w:val="00B413A4"/>
    <w:rsid w:val="00B41609"/>
    <w:rsid w:val="00B479B2"/>
    <w:rsid w:val="00B568AB"/>
    <w:rsid w:val="00B56BF6"/>
    <w:rsid w:val="00B672D9"/>
    <w:rsid w:val="00B67421"/>
    <w:rsid w:val="00B73B95"/>
    <w:rsid w:val="00B74F65"/>
    <w:rsid w:val="00B76763"/>
    <w:rsid w:val="00B7732B"/>
    <w:rsid w:val="00B81242"/>
    <w:rsid w:val="00B818F1"/>
    <w:rsid w:val="00B81ADA"/>
    <w:rsid w:val="00B81D43"/>
    <w:rsid w:val="00B85FA7"/>
    <w:rsid w:val="00B868C2"/>
    <w:rsid w:val="00B879F0"/>
    <w:rsid w:val="00B9130D"/>
    <w:rsid w:val="00B92CD4"/>
    <w:rsid w:val="00B97983"/>
    <w:rsid w:val="00BA4C69"/>
    <w:rsid w:val="00BA7EAD"/>
    <w:rsid w:val="00BB306A"/>
    <w:rsid w:val="00BB38FA"/>
    <w:rsid w:val="00BB416B"/>
    <w:rsid w:val="00BB64FB"/>
    <w:rsid w:val="00BC0CF2"/>
    <w:rsid w:val="00BC25AA"/>
    <w:rsid w:val="00BC5661"/>
    <w:rsid w:val="00BC58E2"/>
    <w:rsid w:val="00BC5DE9"/>
    <w:rsid w:val="00BD0705"/>
    <w:rsid w:val="00BD19EC"/>
    <w:rsid w:val="00BD5107"/>
    <w:rsid w:val="00BD541D"/>
    <w:rsid w:val="00BD644D"/>
    <w:rsid w:val="00BD6805"/>
    <w:rsid w:val="00BE20D0"/>
    <w:rsid w:val="00BE3278"/>
    <w:rsid w:val="00BE5413"/>
    <w:rsid w:val="00BF0095"/>
    <w:rsid w:val="00BF0215"/>
    <w:rsid w:val="00BF1984"/>
    <w:rsid w:val="00BF2835"/>
    <w:rsid w:val="00BF682E"/>
    <w:rsid w:val="00C022E3"/>
    <w:rsid w:val="00C03C29"/>
    <w:rsid w:val="00C10132"/>
    <w:rsid w:val="00C12869"/>
    <w:rsid w:val="00C13213"/>
    <w:rsid w:val="00C17BA7"/>
    <w:rsid w:val="00C22D17"/>
    <w:rsid w:val="00C253AA"/>
    <w:rsid w:val="00C25EEC"/>
    <w:rsid w:val="00C26BB2"/>
    <w:rsid w:val="00C30C26"/>
    <w:rsid w:val="00C34AD4"/>
    <w:rsid w:val="00C44808"/>
    <w:rsid w:val="00C44FC2"/>
    <w:rsid w:val="00C4712D"/>
    <w:rsid w:val="00C507B5"/>
    <w:rsid w:val="00C51696"/>
    <w:rsid w:val="00C51AA8"/>
    <w:rsid w:val="00C52033"/>
    <w:rsid w:val="00C550BE"/>
    <w:rsid w:val="00C555C9"/>
    <w:rsid w:val="00C617A3"/>
    <w:rsid w:val="00C61A2E"/>
    <w:rsid w:val="00C621F0"/>
    <w:rsid w:val="00C63C01"/>
    <w:rsid w:val="00C64573"/>
    <w:rsid w:val="00C703AA"/>
    <w:rsid w:val="00C72925"/>
    <w:rsid w:val="00C76927"/>
    <w:rsid w:val="00C77E49"/>
    <w:rsid w:val="00C8312C"/>
    <w:rsid w:val="00C84045"/>
    <w:rsid w:val="00C8501C"/>
    <w:rsid w:val="00C873A4"/>
    <w:rsid w:val="00C908CF"/>
    <w:rsid w:val="00C90AA2"/>
    <w:rsid w:val="00C92D73"/>
    <w:rsid w:val="00C9313B"/>
    <w:rsid w:val="00C93449"/>
    <w:rsid w:val="00C94F55"/>
    <w:rsid w:val="00CA0639"/>
    <w:rsid w:val="00CA7D62"/>
    <w:rsid w:val="00CB07A8"/>
    <w:rsid w:val="00CB3CD4"/>
    <w:rsid w:val="00CB7FA0"/>
    <w:rsid w:val="00CC1E22"/>
    <w:rsid w:val="00CC6C6E"/>
    <w:rsid w:val="00CD026F"/>
    <w:rsid w:val="00CD046B"/>
    <w:rsid w:val="00CD2E6E"/>
    <w:rsid w:val="00CD4A57"/>
    <w:rsid w:val="00CE2DB7"/>
    <w:rsid w:val="00CE5CC4"/>
    <w:rsid w:val="00CE6F0C"/>
    <w:rsid w:val="00CE78CC"/>
    <w:rsid w:val="00CF5797"/>
    <w:rsid w:val="00D04D4C"/>
    <w:rsid w:val="00D079CA"/>
    <w:rsid w:val="00D146F1"/>
    <w:rsid w:val="00D17037"/>
    <w:rsid w:val="00D179B5"/>
    <w:rsid w:val="00D23C9D"/>
    <w:rsid w:val="00D273D1"/>
    <w:rsid w:val="00D31854"/>
    <w:rsid w:val="00D33604"/>
    <w:rsid w:val="00D35C18"/>
    <w:rsid w:val="00D35EC8"/>
    <w:rsid w:val="00D366C4"/>
    <w:rsid w:val="00D3793B"/>
    <w:rsid w:val="00D37B08"/>
    <w:rsid w:val="00D437FF"/>
    <w:rsid w:val="00D44F6D"/>
    <w:rsid w:val="00D47A45"/>
    <w:rsid w:val="00D50183"/>
    <w:rsid w:val="00D5037A"/>
    <w:rsid w:val="00D5130C"/>
    <w:rsid w:val="00D57BDF"/>
    <w:rsid w:val="00D60C7C"/>
    <w:rsid w:val="00D61EE8"/>
    <w:rsid w:val="00D62265"/>
    <w:rsid w:val="00D628A4"/>
    <w:rsid w:val="00D6466F"/>
    <w:rsid w:val="00D64810"/>
    <w:rsid w:val="00D65925"/>
    <w:rsid w:val="00D7097E"/>
    <w:rsid w:val="00D71A4C"/>
    <w:rsid w:val="00D7306C"/>
    <w:rsid w:val="00D73770"/>
    <w:rsid w:val="00D739E6"/>
    <w:rsid w:val="00D8055A"/>
    <w:rsid w:val="00D81206"/>
    <w:rsid w:val="00D822EF"/>
    <w:rsid w:val="00D828B0"/>
    <w:rsid w:val="00D84BA3"/>
    <w:rsid w:val="00D8512E"/>
    <w:rsid w:val="00D86196"/>
    <w:rsid w:val="00D86310"/>
    <w:rsid w:val="00D8770D"/>
    <w:rsid w:val="00D93D73"/>
    <w:rsid w:val="00D940D1"/>
    <w:rsid w:val="00D944B8"/>
    <w:rsid w:val="00D948C9"/>
    <w:rsid w:val="00DA1E58"/>
    <w:rsid w:val="00DA5B29"/>
    <w:rsid w:val="00DA6577"/>
    <w:rsid w:val="00DA6C80"/>
    <w:rsid w:val="00DA744B"/>
    <w:rsid w:val="00DA7D67"/>
    <w:rsid w:val="00DB29E3"/>
    <w:rsid w:val="00DB43B8"/>
    <w:rsid w:val="00DB6780"/>
    <w:rsid w:val="00DB75B8"/>
    <w:rsid w:val="00DC1055"/>
    <w:rsid w:val="00DC1396"/>
    <w:rsid w:val="00DC327A"/>
    <w:rsid w:val="00DC74ED"/>
    <w:rsid w:val="00DD0771"/>
    <w:rsid w:val="00DD18DB"/>
    <w:rsid w:val="00DD1B6E"/>
    <w:rsid w:val="00DD1CD1"/>
    <w:rsid w:val="00DD5361"/>
    <w:rsid w:val="00DE3D00"/>
    <w:rsid w:val="00DE4E3C"/>
    <w:rsid w:val="00DE4EF2"/>
    <w:rsid w:val="00DE76E7"/>
    <w:rsid w:val="00DF0BD2"/>
    <w:rsid w:val="00DF0F93"/>
    <w:rsid w:val="00DF2C0E"/>
    <w:rsid w:val="00DF2C30"/>
    <w:rsid w:val="00DF3986"/>
    <w:rsid w:val="00DF58CC"/>
    <w:rsid w:val="00DF7026"/>
    <w:rsid w:val="00DF7DC4"/>
    <w:rsid w:val="00E01511"/>
    <w:rsid w:val="00E04DB6"/>
    <w:rsid w:val="00E0557C"/>
    <w:rsid w:val="00E0608D"/>
    <w:rsid w:val="00E06FFB"/>
    <w:rsid w:val="00E124A7"/>
    <w:rsid w:val="00E1634F"/>
    <w:rsid w:val="00E17999"/>
    <w:rsid w:val="00E20767"/>
    <w:rsid w:val="00E231EF"/>
    <w:rsid w:val="00E279B4"/>
    <w:rsid w:val="00E30155"/>
    <w:rsid w:val="00E31636"/>
    <w:rsid w:val="00E31CDF"/>
    <w:rsid w:val="00E35F7F"/>
    <w:rsid w:val="00E36F05"/>
    <w:rsid w:val="00E3765B"/>
    <w:rsid w:val="00E40E09"/>
    <w:rsid w:val="00E45FA0"/>
    <w:rsid w:val="00E471A2"/>
    <w:rsid w:val="00E524DD"/>
    <w:rsid w:val="00E52821"/>
    <w:rsid w:val="00E528EE"/>
    <w:rsid w:val="00E62A0D"/>
    <w:rsid w:val="00E64F60"/>
    <w:rsid w:val="00E74367"/>
    <w:rsid w:val="00E839E1"/>
    <w:rsid w:val="00E84863"/>
    <w:rsid w:val="00E91FE1"/>
    <w:rsid w:val="00E92A8D"/>
    <w:rsid w:val="00E947D4"/>
    <w:rsid w:val="00E96A63"/>
    <w:rsid w:val="00EA3E45"/>
    <w:rsid w:val="00EA4F67"/>
    <w:rsid w:val="00EA5E95"/>
    <w:rsid w:val="00EB0751"/>
    <w:rsid w:val="00EB29B0"/>
    <w:rsid w:val="00EB40C1"/>
    <w:rsid w:val="00EB4A51"/>
    <w:rsid w:val="00EC46E1"/>
    <w:rsid w:val="00EC4A6E"/>
    <w:rsid w:val="00EC74E0"/>
    <w:rsid w:val="00ED0FAF"/>
    <w:rsid w:val="00ED4954"/>
    <w:rsid w:val="00ED5A43"/>
    <w:rsid w:val="00EE062E"/>
    <w:rsid w:val="00EE0943"/>
    <w:rsid w:val="00EE140E"/>
    <w:rsid w:val="00EE33A2"/>
    <w:rsid w:val="00EE4486"/>
    <w:rsid w:val="00EF04CD"/>
    <w:rsid w:val="00EF2365"/>
    <w:rsid w:val="00EF40F9"/>
    <w:rsid w:val="00EF74DB"/>
    <w:rsid w:val="00F002E9"/>
    <w:rsid w:val="00F00AA1"/>
    <w:rsid w:val="00F01650"/>
    <w:rsid w:val="00F022C5"/>
    <w:rsid w:val="00F02617"/>
    <w:rsid w:val="00F02F2A"/>
    <w:rsid w:val="00F10819"/>
    <w:rsid w:val="00F1585C"/>
    <w:rsid w:val="00F24DCD"/>
    <w:rsid w:val="00F2525A"/>
    <w:rsid w:val="00F26C8B"/>
    <w:rsid w:val="00F27361"/>
    <w:rsid w:val="00F308F8"/>
    <w:rsid w:val="00F31F8F"/>
    <w:rsid w:val="00F362D3"/>
    <w:rsid w:val="00F40A4C"/>
    <w:rsid w:val="00F41845"/>
    <w:rsid w:val="00F42AE7"/>
    <w:rsid w:val="00F509AB"/>
    <w:rsid w:val="00F526B6"/>
    <w:rsid w:val="00F53246"/>
    <w:rsid w:val="00F54579"/>
    <w:rsid w:val="00F642D4"/>
    <w:rsid w:val="00F67A1C"/>
    <w:rsid w:val="00F75A58"/>
    <w:rsid w:val="00F800F9"/>
    <w:rsid w:val="00F80E0D"/>
    <w:rsid w:val="00F82C5B"/>
    <w:rsid w:val="00F85325"/>
    <w:rsid w:val="00F8555F"/>
    <w:rsid w:val="00F915B6"/>
    <w:rsid w:val="00F92F2A"/>
    <w:rsid w:val="00F932B9"/>
    <w:rsid w:val="00F95A22"/>
    <w:rsid w:val="00F961D5"/>
    <w:rsid w:val="00FA3523"/>
    <w:rsid w:val="00FB0B3F"/>
    <w:rsid w:val="00FB196D"/>
    <w:rsid w:val="00FB3E36"/>
    <w:rsid w:val="00FB6969"/>
    <w:rsid w:val="00FC3290"/>
    <w:rsid w:val="00FC67C8"/>
    <w:rsid w:val="00FC7EF6"/>
    <w:rsid w:val="00FD3DE0"/>
    <w:rsid w:val="00FE079F"/>
    <w:rsid w:val="00FE18E5"/>
    <w:rsid w:val="00FE54BC"/>
    <w:rsid w:val="00FE62F2"/>
    <w:rsid w:val="00FE6F70"/>
    <w:rsid w:val="00FE6F91"/>
    <w:rsid w:val="00FE7667"/>
    <w:rsid w:val="00FF4910"/>
    <w:rsid w:val="00FF5FE4"/>
    <w:rsid w:val="061DFD9B"/>
    <w:rsid w:val="0DBBA0AB"/>
    <w:rsid w:val="0DBE14D9"/>
    <w:rsid w:val="0F4B69A5"/>
    <w:rsid w:val="107E9989"/>
    <w:rsid w:val="180C9943"/>
    <w:rsid w:val="1BA57A18"/>
    <w:rsid w:val="27421F43"/>
    <w:rsid w:val="28C69E5A"/>
    <w:rsid w:val="2B4090B1"/>
    <w:rsid w:val="2F560114"/>
    <w:rsid w:val="34834FA1"/>
    <w:rsid w:val="3703EDBB"/>
    <w:rsid w:val="412355F5"/>
    <w:rsid w:val="433DA4E7"/>
    <w:rsid w:val="44F5F1A2"/>
    <w:rsid w:val="45214536"/>
    <w:rsid w:val="45D95FD2"/>
    <w:rsid w:val="4600D573"/>
    <w:rsid w:val="474372FA"/>
    <w:rsid w:val="49854337"/>
    <w:rsid w:val="4E861C2D"/>
    <w:rsid w:val="4ED396E8"/>
    <w:rsid w:val="5694D0CD"/>
    <w:rsid w:val="5ACB7D1A"/>
    <w:rsid w:val="5BF3EB26"/>
    <w:rsid w:val="5C98F5E7"/>
    <w:rsid w:val="608A3FB6"/>
    <w:rsid w:val="62A5C78B"/>
    <w:rsid w:val="64D92F52"/>
    <w:rsid w:val="65D4B710"/>
    <w:rsid w:val="66CE78AF"/>
    <w:rsid w:val="6EA9DEC0"/>
    <w:rsid w:val="7295BA06"/>
    <w:rsid w:val="75691A13"/>
    <w:rsid w:val="774EC476"/>
    <w:rsid w:val="78080ECD"/>
    <w:rsid w:val="78E42A47"/>
    <w:rsid w:val="7D3182C1"/>
    <w:rsid w:val="7F58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EA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  <w:rsid w:val="008A0052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41E79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7560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B192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162B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22EF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42e75f6d567abfe7d6348fb399c1b9c8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00e606f118a5fc71d9db24ee370f121a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51B60-0147-4550-97B4-9AA37CAA0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E2855-EA9C-433A-AE45-3EA47AC0F2B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3.xml><?xml version="1.0" encoding="utf-8"?>
<ds:datastoreItem xmlns:ds="http://schemas.openxmlformats.org/officeDocument/2006/customXml" ds:itemID="{360599E0-B290-42F8-922F-D429DC48A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SADEGHI, BAHAR</cp:lastModifiedBy>
  <cp:revision>5</cp:revision>
  <cp:lastPrinted>1900-01-01T08:00:00Z</cp:lastPrinted>
  <dcterms:created xsi:type="dcterms:W3CDTF">2025-11-21T00:27:00Z</dcterms:created>
  <dcterms:modified xsi:type="dcterms:W3CDTF">2025-11-21T01:04:00Z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0x010100276BB00055C1104EAD39324CCAC79946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_activity">
    <vt:lpwstr>{"FileActivityType":"9","FileActivityTimeStamp":"2025-03-10T12:38:44.437Z","FileActivityUsersOnPage":[{"DisplayName":"Jan Groenendijk","Id":"jan.groenendijk@ericsson.com"},{"DisplayName":"Robert Törnkvist","Id":"robert.tornkvist@ericsson.com"}],"FileActivityNavigationId":null}</vt:lpwstr>
  </property>
  <property fmtid="{D5CDD505-2E9C-101B-9397-08002B2CF9AE}" pid="8" name="TriggerFlowInfo">
    <vt:lpwstr/>
  </property>
  <property fmtid="{D5CDD505-2E9C-101B-9397-08002B2CF9AE}" pid="9" name="_dlc_DocIdItemGuid">
    <vt:lpwstr>35eb3c1f-a318-44cd-ab19-d47d69f348ff</vt:lpwstr>
  </property>
  <property fmtid="{D5CDD505-2E9C-101B-9397-08002B2CF9AE}" pid="10" name="MediaServiceImageTags">
    <vt:lpwstr/>
  </property>
</Properties>
</file>